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5983e5" w14:textId="75983e5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BB6EB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8A099E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8A099E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BB6EBF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A099E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8A099E" w:rsidP="00F65D4C" w:rsidRDefault="008A099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ZE print j.d.o.o., Čakovec, Milke Trnine 10, 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627C2A">
        <w:rPr>
          <w:rFonts w:ascii="Arial" w:hAnsi="Arial" w:eastAsia="Times New Roman" w:cs="Arial"/>
          <w:sz w:val="24"/>
          <w:szCs w:val="24"/>
          <w:lang w:eastAsia="hr-HR"/>
        </w:rPr>
        <w:t>85657346111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8A099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8E45B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E45B2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8E45B2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8E45B2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E45B2" w:rsidR="008E45B2">
        <w:rPr>
          <w:rFonts w:ascii="Arial" w:hAnsi="Arial" w:eastAsia="Times New Roman" w:cs="Arial"/>
          <w:sz w:val="24"/>
          <w:szCs w:val="24"/>
          <w:lang w:eastAsia="hr-HR"/>
        </w:rPr>
        <w:t>zastupnik po zakonu Tomo Božić, zamjenik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8E45B2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1C692A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BB6EBF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8A099E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="001C692A">
        <w:rPr>
          <w:rFonts w:ascii="Arial" w:hAnsi="Arial" w:eastAsia="Times New Roman" w:cs="Arial"/>
          <w:sz w:val="24"/>
          <w:szCs w:val="24"/>
          <w:lang w:eastAsia="hr-HR"/>
        </w:rPr>
        <w:t xml:space="preserve"> banke d.d.</w:t>
      </w:r>
      <w:r w:rsidR="008E45B2">
        <w:rPr>
          <w:rFonts w:ascii="Arial" w:hAnsi="Arial" w:eastAsia="Times New Roman" w:cs="Arial"/>
          <w:sz w:val="24"/>
          <w:szCs w:val="24"/>
          <w:lang w:eastAsia="hr-HR"/>
        </w:rPr>
        <w:t xml:space="preserve"> i Addoko Bank d.d. i zastupnik po zakonu dužnika. </w:t>
      </w:r>
    </w:p>
    <w:p w:rsidRPr="002B6A05" w:rsidR="001C692A" w:rsidP="001C692A" w:rsidRDefault="001C692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8A099E">
        <w:rPr>
          <w:rFonts w:ascii="Arial" w:hAnsi="Arial" w:eastAsia="Times New Roman" w:cs="Arial"/>
          <w:sz w:val="24"/>
          <w:szCs w:val="24"/>
          <w:lang w:eastAsia="hr-HR"/>
        </w:rPr>
        <w:t xml:space="preserve">ZE print j.d.o.o., Čakovec, Milke Trnine 10, </w:t>
      </w:r>
      <w:r w:rsidRPr="00C35B1E" w:rsidR="008A099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627C2A" w:rsidR="008A099E">
        <w:rPr>
          <w:rFonts w:ascii="Arial" w:hAnsi="Arial" w:eastAsia="Times New Roman" w:cs="Arial"/>
          <w:sz w:val="24"/>
          <w:szCs w:val="24"/>
          <w:lang w:eastAsia="hr-HR"/>
        </w:rPr>
        <w:t>85657346111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E45B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E45B2">
        <w:rPr>
          <w:rFonts w:ascii="Arial" w:hAnsi="Arial" w:eastAsia="Times New Roman" w:cs="Arial"/>
          <w:sz w:val="24"/>
          <w:szCs w:val="24"/>
          <w:lang w:eastAsia="hr-HR"/>
        </w:rPr>
        <w:tab/>
        <w:t>Zastupni</w:t>
      </w:r>
      <w:r w:rsidRPr="008E45B2" w:rsidR="008E45B2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8E45B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8E45B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E45B2" w:rsidR="0024268C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8E45B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E45B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E45B2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8E45B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8E45B2" w:rsidR="008E45B2">
        <w:rPr>
          <w:rFonts w:ascii="Arial" w:hAnsi="Arial" w:eastAsia="Times New Roman" w:cs="Arial"/>
          <w:sz w:val="24"/>
          <w:szCs w:val="24"/>
          <w:lang w:eastAsia="hr-HR"/>
        </w:rPr>
        <w:t>37.074,40</w:t>
      </w:r>
      <w:r w:rsidRPr="008E45B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8E45B2" w:rsidR="008E45B2" w:rsidP="00F65D4C" w:rsidRDefault="008E45B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E45B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E45B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8E45B2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8E45B2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8E45B2" w:rsidR="008A099E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E45B2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E45B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E45B2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8E45B2" w:rsidR="008E45B2">
        <w:rPr>
          <w:rFonts w:ascii="Arial" w:hAnsi="Arial" w:eastAsia="Times New Roman" w:cs="Arial"/>
          <w:sz w:val="24"/>
          <w:szCs w:val="24"/>
          <w:lang w:eastAsia="hr-HR"/>
        </w:rPr>
        <w:t xml:space="preserve">30.342,06 </w:t>
      </w:r>
      <w:r w:rsidRPr="008E45B2">
        <w:rPr>
          <w:rFonts w:ascii="Arial" w:hAnsi="Arial" w:eastAsia="Times New Roman" w:cs="Arial"/>
          <w:sz w:val="24"/>
          <w:szCs w:val="24"/>
          <w:lang w:eastAsia="hr-HR"/>
        </w:rPr>
        <w:t>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="003B0CA8">
        <w:rPr>
          <w:rFonts w:ascii="Arial" w:hAnsi="Arial" w:eastAsia="Times New Roman" w:cs="Arial"/>
          <w:sz w:val="24"/>
          <w:szCs w:val="24"/>
          <w:lang w:eastAsia="hr-HR"/>
        </w:rPr>
        <w:t>Međimurska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8E45B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E45B2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133A" w:rsidP="00501147" w:rsidRDefault="009E133A">
      <w:pPr>
        <w:spacing w:after="0" w:line="240" w:lineRule="auto"/>
      </w:pPr>
      <w:r>
        <w:separator/>
      </w:r>
    </w:p>
  </w:endnote>
  <w:endnote w:type="continuationSeparator" w:id="0">
    <w:p w:rsidR="009E133A" w:rsidP="00501147" w:rsidRDefault="009E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133A" w:rsidP="00501147" w:rsidRDefault="009E133A">
      <w:pPr>
        <w:spacing w:after="0" w:line="240" w:lineRule="auto"/>
      </w:pPr>
      <w:r>
        <w:separator/>
      </w:r>
    </w:p>
  </w:footnote>
  <w:footnote w:type="continuationSeparator" w:id="0">
    <w:p w:rsidR="009E133A" w:rsidP="00501147" w:rsidRDefault="009E1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63FBE">
      <w:rPr>
        <w:rFonts w:ascii="Arial" w:hAnsi="Arial" w:cs="Arial"/>
        <w:noProof/>
        <w:sz w:val="24"/>
        <w:szCs w:val="24"/>
      </w:rPr>
      <w:t>Poslovni broj: 10 St-3/2022-10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63FBE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92A"/>
    <w:rsid w:val="001D5D3B"/>
    <w:rsid w:val="001F6DF0"/>
    <w:rsid w:val="002144FF"/>
    <w:rsid w:val="002357F3"/>
    <w:rsid w:val="002361B6"/>
    <w:rsid w:val="00237FCE"/>
    <w:rsid w:val="0024268C"/>
    <w:rsid w:val="00263FBE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14F96"/>
    <w:rsid w:val="00340399"/>
    <w:rsid w:val="00341823"/>
    <w:rsid w:val="003422E1"/>
    <w:rsid w:val="00342CFC"/>
    <w:rsid w:val="00345212"/>
    <w:rsid w:val="0036443E"/>
    <w:rsid w:val="00367E59"/>
    <w:rsid w:val="00385BF0"/>
    <w:rsid w:val="00394A8C"/>
    <w:rsid w:val="00397AE7"/>
    <w:rsid w:val="003A4477"/>
    <w:rsid w:val="003A6644"/>
    <w:rsid w:val="003B0CA8"/>
    <w:rsid w:val="003E4AD7"/>
    <w:rsid w:val="00427A51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27EC7"/>
    <w:rsid w:val="0055446B"/>
    <w:rsid w:val="00582092"/>
    <w:rsid w:val="00597D2F"/>
    <w:rsid w:val="005C0B84"/>
    <w:rsid w:val="005E1D89"/>
    <w:rsid w:val="005F3F8F"/>
    <w:rsid w:val="005F5DCE"/>
    <w:rsid w:val="005F633B"/>
    <w:rsid w:val="00605D30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CD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A099E"/>
    <w:rsid w:val="008A6557"/>
    <w:rsid w:val="008B09F5"/>
    <w:rsid w:val="008C4EFB"/>
    <w:rsid w:val="008D05FD"/>
    <w:rsid w:val="008D4DB8"/>
    <w:rsid w:val="008D5EA3"/>
    <w:rsid w:val="008E45B2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133A"/>
    <w:rsid w:val="009E24AB"/>
    <w:rsid w:val="009E7CEE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7696B"/>
    <w:rsid w:val="00B92B86"/>
    <w:rsid w:val="00B96C65"/>
    <w:rsid w:val="00BA36FB"/>
    <w:rsid w:val="00BA4B67"/>
    <w:rsid w:val="00BB5217"/>
    <w:rsid w:val="00BB6EBF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940D3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1DCE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63F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3F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3FBE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3FBE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3FBE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2022.</izvorni_sadrzaj>
    <derivirana_varijabla naziv="DomainObject.StvarniPocetakDatum_1">14. veljače 2022.</derivirana_varijabla>
  </DomainObject.StvarniPocetakDatum>
  <DomainObject.StvarniZavrsetakDatum>
    <izvorni_sadrzaj>14. veljače 2022.</izvorni_sadrzaj>
    <derivirana_varijabla naziv="DomainObject.StvarniZavrsetakDatum_1">14. veljače 2022.</derivirana_varijabla>
  </DomainObject.StvarniZavrsetakDatum>
  <DomainObject.PlaniraniZavrsetakDatum>
    <izvorni_sadrzaj>14. veljače 2022.</izvorni_sadrzaj>
    <derivirana_varijabla naziv="DomainObject.PlaniraniZavrsetakDatum_1">14. veljače 2022.</derivirana_varijabla>
  </DomainObject.PlaniraniZavrsetakDatum>
  <DomainObject.PlaniraniPocetakDatum>
    <izvorni_sadrzaj>14. veljače 2022.</izvorni_sadrzaj>
    <derivirana_varijabla naziv="DomainObject.PlaniraniPocetakDatum_1">14. veljače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2022.</izvorni_sadrzaj>
    <derivirana_varijabla naziv="DomainObject.Zapisnik.DatumKreiranja_1">14.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St-3/2022-10</izvorni_sadrzaj>
    <derivirana_varijabla naziv="DomainObject.Zapisnik.Oznaka_1">St-3/2022-10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siječnja 2022.</izvorni_sadrzaj>
    <derivirana_varijabla naziv="DomainObject.Predmet.DatumIzradeOptuznogAkta_1">4. siječnja 2022.</derivirana_varijabla>
  </DomainObject.Predmet.DatumIzradeOptuznogAkta>
  <DomainObject.Predmet.DatumIzradeOptuznogAktaFormated>
    <izvorni_sadrzaj>4.1.2022.</izvorni_sadrzaj>
    <derivirana_varijabla naziv="DomainObject.Predmet.DatumIzradeOptuznogAktaFormated_1">4.1.2022.</derivirana_varijabla>
  </DomainObject.Predmet.DatumIzradeOptuznogAktaFormated>
  <DomainObject.Predmet.DatumOsnivanja>
    <izvorni_sadrzaj>4. siječnja 2022.</izvorni_sadrzaj>
    <derivirana_varijabla naziv="DomainObject.Predmet.DatumOsnivanja_1">4.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siječnja 2022.</izvorni_sadrzaj>
    <derivirana_varijabla naziv="DomainObject.Predmet.DatumPrimitkaOptuznogAkta_1">4.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St-3/2022</izvorni_sadrzaj>
    <derivirana_varijabla naziv="DomainObject.Predmet.OznakaBroj_1">St-3/2022</derivirana_varijabla>
  </DomainObject.Predmet.OznakaBroj>
  <DomainObject.Predmet.OznakaBrojOptuznogAkta>
    <izvorni_sadrzaj>04-06-22-25</izvorni_sadrzaj>
    <derivirana_varijabla naziv="DomainObject.Predmet.OznakaBrojOptuznogAkta_1">04-06-22-25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 print jednostavno društvo s ograničenom odgovornošću za trgovinu i tisak zastupanog po punomoćniku Željko Dvanajščak</izvorni_sadrzaj>
    <derivirana_varijabla naziv="DomainObject.Predmet.ProtustrankaFormated_1">  ZE print jednostavno društvo s ograničenom odgovornošću za trgovinu i tisak zastupanog po punomoćniku Željko Dvanajščak</derivirana_varijabla>
  </DomainObject.Predmet.ProtustrankaFormated>
  <DomainObject.Predmet.ProtustrankaFormatedOIB>
    <izvorni_sadrzaj>  ZE print jednostavno društvo s ograničenom odgovornošću za trgovinu i tisak, OIB 85657346111 zastupanog po punomoćniku Željko Dvanajščak</izvorni_sadrzaj>
    <derivirana_varijabla naziv="DomainObject.Predmet.ProtustrankaFormatedOIB_1">  ZE print jednostavno društvo s ograničenom odgovornošću za trgovinu i tisak, OIB 85657346111 zastupanog po punomoćniku Željko Dvanajščak</derivirana_varijabla>
  </DomainObject.Predmet.ProtustrankaFormatedOIB>
  <DomainObject.Predmet.ProtustrankaFormatedWithAdress>
    <izvorni_sadrzaj> ZE print jednostavno društvo s ograničenom odgovornošću za trgovinu i tisak, Milke Trnine 10, 40000 Čakovec zastupanog po punomoćniku Željko Dvanajščak</izvorni_sadrzaj>
    <derivirana_varijabla naziv="DomainObject.Predmet.ProtustrankaFormatedWithAdress_1"> ZE print jednostavno društvo s ograničenom odgovornošću za trgovinu i tisak, Milke Trnine 10, 40000 Čakovec zastupanog po punomoćniku Željko Dvanajščak</derivirana_varijabla>
  </DomainObject.Predmet.ProtustrankaFormatedWithAdress>
  <DomainObject.Predmet.ProtustrankaFormatedWithAdressOIB>
    <izvorni_sadrzaj> ZE print jednostavno društvo s ograničenom odgovornošću za trgovinu i tisak, OIB 85657346111, Milke Trnine 10, 40000 Čakovec zastupanog po punomoćniku Željko Dvanajščak</izvorni_sadrzaj>
    <derivirana_varijabla naziv="DomainObject.Predmet.ProtustrankaFormatedWithAdressOIB_1"> ZE print jednostavno društvo s ograničenom odgovornošću za trgovinu i tisak, OIB 85657346111, Milke Trnine 10, 40000 Čakovec zastupanog po punomoćniku Željko Dvanajščak</derivirana_varijabla>
  </DomainObject.Predmet.ProtustrankaFormatedWithAdressOIB>
  <DomainObject.Predmet.ProtustrankaWithAdress>
    <izvorni_sadrzaj>ZE print jednostavno društvo s ograničenom odgovornošću za trgovinu i tisak Milke Trnine 10, 40000 Čakovec</izvorni_sadrzaj>
    <derivirana_varijabla naziv="DomainObject.Predmet.ProtustrankaWithAdress_1">ZE print jednostavno društvo s ograničenom odgovornošću za trgovinu i tisak Milke Trnine 10, 40000 Čakovec</derivirana_varijabla>
  </DomainObject.Predmet.ProtustrankaWithAdress>
  <DomainObject.Predmet.ProtustrankaWithAdressOIB>
    <izvorni_sadrzaj>ZE print jednostavno društvo s ograničenom odgovornošću za trgovinu i tisak, OIB 85657346111, Milke Trnine 10, 40000 Čakovec</izvorni_sadrzaj>
    <derivirana_varijabla naziv="DomainObject.Predmet.ProtustrankaWithAdressOIB_1">ZE print jednostavno društvo s ograničenom odgovornošću za trgovinu i tisak, OIB 85657346111, Milke Trnine 10, 40000 Čakovec</derivirana_varijabla>
  </DomainObject.Predmet.ProtustrankaWithAdressOIB>
  <DomainObject.Predmet.ProtustrankaNazivFormated>
    <izvorni_sadrzaj>ZE print jednostavno društvo s ograničenom odgovornošću za trgovinu i tisak</izvorni_sadrzaj>
    <derivirana_varijabla naziv="DomainObject.Predmet.ProtustrankaNazivFormated_1">ZE print jednostavno društvo s ograničenom odgovornošću za trgovinu i tisak</derivirana_varijabla>
  </DomainObject.Predmet.ProtustrankaNazivFormated>
  <DomainObject.Predmet.ProtustrankaNazivFormatedOIB>
    <izvorni_sadrzaj>ZE print jednostavno društvo s ograničenom odgovornošću za trgovinu i tisak, OIB 85657346111</izvorni_sadrzaj>
    <derivirana_varijabla naziv="DomainObject.Predmet.ProtustrankaNazivFormatedOIB_1">ZE print jednostavno društvo s ograničenom odgovornošću za trgovinu i tisak, OIB 85657346111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30194.65</izvorni_sadrzaj>
    <derivirana_varijabla naziv="DomainObject.Predmet.TrenutnaVrijednost_1">30194.65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 print jednostavno društvo s ograničenom odgovornošću za trgovinu i tisak zastupanog po punomoćniku Željko Dvanajščak</item>
    </izvorni_sadrzaj>
    <derivirana_varijabla naziv="DomainObject.Predmet.ProtuStrankaListFormated_1">
      <item>ZE print jednostavno društvo s ograničenom odgovornošću za trgovinu i tisak zastupanog po punomoćniku Željko Dvanajščak</item>
    </derivirana_varijabla>
  </DomainObject.Predmet.ProtuStrankaListFormated>
  <DomainObject.Predmet.ProtuStrankaListFormatedOIB>
    <izvorni_sadrzaj>
      <item>ZE print jednostavno društvo s ograničenom odgovornošću za trgovinu i tisak, OIB 85657346111 zastupanog po punomoćniku Željko Dvanajščak</item>
    </izvorni_sadrzaj>
    <derivirana_varijabla naziv="DomainObject.Predmet.ProtuStrankaListFormatedOIB_1">
      <item>ZE print jednostavno društvo s ograničenom odgovornošću za trgovinu i tisak, OIB 85657346111 zastupanog po punomoćniku Željko Dvanajščak</item>
    </derivirana_varijabla>
  </DomainObject.Predmet.ProtuStrankaListFormatedOIB>
  <DomainObject.Predmet.ProtuStrankaListFormatedWithAdress>
    <izvorni_sadrzaj>
      <item>ZE print jednostavno društvo s ograničenom odgovornošću za trgovinu i tisak, Milke Trnine 10, 40000 Čakovec zastupanog po punomoćniku Željko Dvanajščak</item>
    </izvorni_sadrzaj>
    <derivirana_varijabla naziv="DomainObject.Predmet.ProtuStrankaListFormatedWithAdress_1">
      <item>ZE print jednostavno društvo s ograničenom odgovornošću za trgovinu i tisak, Milke Trnine 10, 40000 Čakovec zastupanog po punomoćniku Željko Dvanajščak</item>
    </derivirana_varijabla>
  </DomainObject.Predmet.ProtuStrankaListFormatedWithAdress>
  <DomainObject.Predmet.ProtuStrankaListFormatedWithAdressOIB>
    <izvorni_sadrzaj>
      <item>ZE print jednostavno društvo s ograničenom odgovornošću za trgovinu i tisak, OIB 85657346111, Milke Trnine 10, 40000 Čakovec zastupanog po punomoćniku Željko Dvanajščak</item>
    </izvorni_sadrzaj>
    <derivirana_varijabla naziv="DomainObject.Predmet.ProtuStrankaListFormatedWithAdressOIB_1">
      <item>ZE print jednostavno društvo s ograničenom odgovornošću za trgovinu i tisak, OIB 85657346111, Milke Trnine 10, 40000 Čakovec zastupanog po punomoćniku Željko Dvanajščak</item>
    </derivirana_varijabla>
  </DomainObject.Predmet.ProtuStrankaListFormatedWithAdressOIB>
  <DomainObject.Predmet.ProtuStrankaListNazivFormated>
    <izvorni_sadrzaj>
      <item>ZE print jednostavno društvo s ograničenom odgovornošću za trgovinu i tisak</item>
    </izvorni_sadrzaj>
    <derivirana_varijabla naziv="DomainObject.Predmet.ProtuStrankaListNazivFormated_1">
      <item>ZE print jednostavno društvo s ograničenom odgovornošću za trgovinu i tisak</item>
    </derivirana_varijabla>
  </DomainObject.Predmet.ProtuStrankaListNazivFormated>
  <DomainObject.Predmet.ProtuStrankaListNazivFormatedOIB>
    <izvorni_sadrzaj>
      <item>ZE print jednostavno društvo s ograničenom odgovornošću za trgovinu i tisak, OIB 85657346111</item>
    </izvorni_sadrzaj>
    <derivirana_varijabla naziv="DomainObject.Predmet.ProtuStrankaListNazivFormatedOIB_1">
      <item>ZE print jednostavno društvo s ograničenom odgovornošću za trgovinu i tisak, OIB 85657346111</item>
    </derivirana_varijabla>
  </DomainObject.Predmet.ProtuStrankaListNazivFormatedOIB>
  <DomainObject.Predmet.OstaliListFormated>
    <izvorni_sadrzaj>
      <item>Trgovački sud u Varaždinu</item>
      <item>Željko Dvanajščak punomoćnik sudionika u postupku ZE print jednostavno društvo s ograničenom odgovornošću za trgovinu i tisak</item>
      <item>Županijsko državno odvjetništvo u Varaždinu</item>
      <item>Zagrebačka banka d.d.</item>
      <item>Addiko Bank d.d.</item>
      <item>Policijska postaja Čakovec</item>
    </izvorni_sadrzaj>
    <derivirana_varijabla naziv="DomainObject.Predmet.OstaliListFormated_1">
      <item>Trgovački sud u Varaždinu</item>
      <item>Željko Dvanajščak punomoćnik sudionika u postupku ZE print jednostavno društvo s ograničenom odgovornošću za trgovinu i tisak</item>
      <item>Županijsko državno odvjetništvo u Varaždinu</item>
      <item>Zagrebačka banka d.d.</item>
      <item>Addiko Bank d.d.</item>
      <item>Policijska postaja Čakovec</item>
    </derivirana_varijabla>
  </DomainObject.Predmet.OstaliListFormated>
  <DomainObject.Predmet.OstaliListFormatedOIB>
    <izvorni_sadrzaj>
      <item>Trgovački sud u Varaždinu, OIB 07397915111</item>
      <item>Željko Dvanajščak, OIB 67430280660 punomoćnik sudionika u postupku ZE print jednostavno društvo s ograničenom odgovornošću za trgovinu i tisak</item>
      <item>Županijsko državno odvjetništvo u Varaždinu</item>
      <item>Zagrebačka banka d.d.</item>
      <item>Addiko Bank d.d.</item>
      <item>Policijska postaja Čakovec</item>
    </izvorni_sadrzaj>
    <derivirana_varijabla naziv="DomainObject.Predmet.OstaliListFormatedOIB_1">
      <item>Trgovački sud u Varaždinu, OIB 07397915111</item>
      <item>Željko Dvanajščak, OIB 67430280660 punomoćnik sudionika u postupku ZE print jednostavno društvo s ograničenom odgovornošću za trgovinu i tisak</item>
      <item>Županijsko državno odvjetništvo u Varaždinu</item>
      <item>Zagrebačka banka d.d.</item>
      <item>Addiko Bank d.d.</item>
      <item>Policijska postaja Čakovec</item>
    </derivirana_varijabla>
  </DomainObject.Predmet.OstaliListFormatedOIB>
  <DomainObject.Predmet.OstaliListFormatedWithAdress>
    <izvorni_sadrzaj>
      <item>Trgovački sud u Varaždinu, Braće Radića 2, 42000 Varaždin</item>
      <item>Željko Dvanajščak, Ulica Milke Trnine 10, 40000 Čakovec punomoćnik sudionika u postupku ZE print jednostavno društvo s ograničenom odgovornošću za trgovinu i tisak</item>
      <item>Županijsko državno odvjetništvo u Varaždinu, Braće Radića 2, 42000 Varaždin</item>
      <item>Zagrebačka banka d.d., Trg bana J. Jelačića, 10000 Zagreb</item>
      <item>Addiko Bank d.d., Slavonska avenija 6, 10000 Zagreb</item>
      <item>Policijska postaja Čakovec, Ulica Jakova Gotovca 7, 40000 Čakovec</item>
    </izvorni_sadrzaj>
    <derivirana_varijabla naziv="DomainObject.Predmet.OstaliListFormatedWithAdress_1">
      <item>Trgovački sud u Varaždinu, Braće Radića 2, 42000 Varaždin</item>
      <item>Željko Dvanajščak, Ulica Milke Trnine 10, 40000 Čakovec punomoćnik sudionika u postupku ZE print jednostavno društvo s ograničenom odgovornošću za trgovinu i tisak</item>
      <item>Županijsko državno odvjetništvo u Varaždinu, Braće Radića 2, 42000 Varaždin</item>
      <item>Zagrebačka banka d.d., Trg bana J. Jelačića, 10000 Zagreb</item>
      <item>Addiko Bank d.d., Slavonska avenija 6, 10000 Zagreb</item>
      <item>Policijska postaja Čakovec, Ulica Jakova Gotovca 7, 40000 Čakovec</item>
    </derivirana_varijabla>
  </DomainObject.Predmet.OstaliListFormatedWithAdress>
  <DomainObject.Predmet.OstaliListFormatedWithAdressOIB>
    <izvorni_sadrzaj>
      <item>Trgovački sud u Varaždinu, OIB 07397915111, Braće Radića 2, 42000 Varaždin</item>
      <item>Željko Dvanajščak, OIB 67430280660, Ulica Milke Trnine 10, 40000 Čakovec punomoćnik sudionika u postupku ZE print jednostavno društvo s ograničenom odgovornošću za trgovinu i tisak</item>
      <item>Županijsko državno odvjetništvo u Varaždinu, Braće Radića 2, 42000 Varaždin</item>
      <item>Zagrebačka banka d.d., Trg bana J. Jelačića, 10000 Zagreb</item>
      <item>Addiko Bank d.d., Slavonska avenija 6, 10000 Zagreb</item>
      <item>Policijska postaja Čakovec, Ulica Jakova Gotovca 7, 40000 Čakovec</item>
    </izvorni_sadrzaj>
    <derivirana_varijabla naziv="DomainObject.Predmet.OstaliListFormatedWithAdressOIB_1">
      <item>Trgovački sud u Varaždinu, OIB 07397915111, Braće Radića 2, 42000 Varaždin</item>
      <item>Željko Dvanajščak, OIB 67430280660, Ulica Milke Trnine 10, 40000 Čakovec punomoćnik sudionika u postupku ZE print jednostavno društvo s ograničenom odgovornošću za trgovinu i tisak</item>
      <item>Županijsko državno odvjetništvo u Varaždinu, Braće Radića 2, 42000 Varaždin</item>
      <item>Zagrebačka banka d.d., Trg bana J. Jelačića, 10000 Zagreb</item>
      <item>Addiko Bank d.d., Slavonska avenija 6, 10000 Zagreb</item>
      <item>Policijska postaja Čakovec, Ulica Jakova Gotovca 7, 40000 Čakovec</item>
    </derivirana_varijabla>
  </DomainObject.Predmet.OstaliListFormatedWithAdressOIB>
  <DomainObject.Predmet.OstaliListNazivFormated>
    <izvorni_sadrzaj>
      <item>Trgovački sud u Varaždinu</item>
      <item>Željko Dvanajščak</item>
      <item>Županijsko državno odvjetništvo u Varaždinu</item>
      <item>Zagrebačka banka d.d.</item>
      <item>Addiko Bank d.d.</item>
      <item>Policijska postaja Čakovec</item>
    </izvorni_sadrzaj>
    <derivirana_varijabla naziv="DomainObject.Predmet.OstaliListNazivFormated_1">
      <item>Trgovački sud u Varaždinu</item>
      <item>Željko Dvanajščak</item>
      <item>Županijsko državno odvjetništvo u Varaždinu</item>
      <item>Zagrebačka banka d.d.</item>
      <item>Addiko Bank d.d.</item>
      <item>Policijska postaja Čakovec</item>
    </derivirana_varijabla>
  </DomainObject.Predmet.OstaliListNazivFormated>
  <DomainObject.Predmet.OstaliListNazivFormatedOIB>
    <izvorni_sadrzaj>
      <item>Trgovački sud u Varaždinu, OIB 07397915111</item>
      <item>Željko Dvanajščak, OIB 67430280660</item>
      <item>Županijsko državno odvjetništvo u Varaždinu</item>
      <item>Zagrebačka banka d.d.</item>
      <item>Addiko Bank d.d.</item>
      <item>Policijska postaja Čakovec</item>
    </izvorni_sadrzaj>
    <derivirana_varijabla naziv="DomainObject.Predmet.OstaliListNazivFormatedOIB_1">
      <item>Trgovački sud u Varaždinu, OIB 07397915111</item>
      <item>Željko Dvanajščak, OIB 67430280660</item>
      <item>Županijsko državno odvjetništvo u Varaždinu</item>
      <item>Zagrebačka banka d.d.</item>
      <item>Addiko Bank d.d.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veljače 2022.</izvorni_sadrzaj>
    <derivirana_varijabla naziv="DomainObject.Datum_1">14. veljače 2022.</derivirana_varijabla>
  </DomainObject.Datum>
  <DomainObject.PoslovniBrojDokumenta>
    <izvorni_sadrzaj>St-3/2022-10</izvorni_sadrzaj>
    <derivirana_varijabla naziv="DomainObject.PoslovniBrojDokumenta_1">St-3/2022-10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 print jednostavno društvo s ograničenom odgovornošću za trgovinu i tisak</izvorni_sadrzaj>
    <derivirana_varijabla naziv="DomainObject.Predmet.ProtustrankaIDrugi_1">ZE print jednostavno društvo s ograničenom odgovornošću za trgovinu i tisak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ZE print jednostavno društvo s ograničenom odgovornošću za trgovinu i tisak, OIB 85657346111, Milke Trnine 10, 40000 Čakovec</izvorni_sadrzaj>
    <derivirana_varijabla naziv="DomainObject.Predmet.ProtustrankaIDrugiAdressOIB_1">ZE print jednostavno društvo s ograničenom odgovornošću za trgovinu i tisak, OIB 85657346111, Milke Trnine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 print jednostavno društvo s ograničenom odgovornošću za trgovinu i tisak</item>
      <item>Financijska agencija</item>
      <item>Trgovački sud u Varaždinu</item>
      <item>Željko Dvanajščak</item>
      <item>Županijsko državno odvjetništvo u Varaždinu</item>
      <item>Zagrebačka banka d.d.</item>
      <item>Addiko Bank d.d.</item>
      <item>Policijska postaja Čakovec</item>
    </izvorni_sadrzaj>
    <derivirana_varijabla naziv="DomainObject.Predmet.SudioniciListNaziv_1">
      <item>ZE print jednostavno društvo s ograničenom odgovornošću za trgovinu i tisak</item>
      <item>Financijska agencija</item>
      <item>Trgovački sud u Varaždinu</item>
      <item>Željko Dvanajščak</item>
      <item>Županijsko državno odvjetništvo u Varaždinu</item>
      <item>Zagrebačka banka d.d.</item>
      <item>Addiko Bank d.d.</item>
      <item>Policijska postaja Čakovec</item>
    </derivirana_varijabla>
  </DomainObject.Predmet.SudioniciListNaziv>
  <DomainObject.Predmet.SudioniciListAdressOIB>
    <izvorni_sadrzaj>
      <item>ZE print jednostavno društvo s ograničenom odgovornošću za trgovinu i tisak, OIB 85657346111, Milke Trnine 10,40000 Čakovec</item>
      <item>Financijska agencija, OIB 85821130368, A.CESARCA 2,42000 Varaždin</item>
      <item>Trgovački sud u Varaždinu, OIB 07397915111, Braće Radića 2,42000 Varaždin</item>
      <item>Željko Dvanajščak, OIB 67430280660, Ulica Milke Trnine 10,40000 Čakovec</item>
      <item>Županijsko državno odvjetništvo u Varaždinu, Braće Radića 2,42000 Varaždin</item>
      <item>Zagrebačka banka d.d., Trg bana J. Jelačića,10000 Zagreb</item>
      <item>Addiko Bank d.d., Slavonska avenija 6,10000 Zagreb</item>
      <item>Policijska postaja Čakovec, Ulica Jakova Gotovca 7,40000 Čakovec</item>
    </izvorni_sadrzaj>
    <derivirana_varijabla naziv="DomainObject.Predmet.SudioniciListAdressOIB_1">
      <item>ZE print jednostavno društvo s ograničenom odgovornošću za trgovinu i tisak, OIB 85657346111, Milke Trnine 10,40000 Čakovec</item>
      <item>Financijska agencija, OIB 85821130368, A.CESARCA 2,42000 Varaždin</item>
      <item>Trgovački sud u Varaždinu, OIB 07397915111, Braće Radića 2,42000 Varaždin</item>
      <item>Željko Dvanajščak, OIB 67430280660, Ulica Milke Trnine 10,40000 Čakovec</item>
      <item>Županijsko državno odvjetništvo u Varaždinu, Braće Radića 2,42000 Varaždin</item>
      <item>Zagrebačka banka d.d., Trg bana J. Jelačića,10000 Zagreb</item>
      <item>Addiko Bank d.d., Slavonska avenija 6,10000 Zagreb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85657346111</item>
      <item>, OIB 85821130368</item>
      <item>, OIB 07397915111</item>
      <item>, OIB 67430280660</item>
      <item>, OIB null</item>
      <item>, OIB null</item>
      <item>, OIB null</item>
      <item>, OIB null</item>
    </izvorni_sadrzaj>
    <derivirana_varijabla naziv="DomainObject.Predmet.SudioniciListNazivOIB_1">
      <item>, OIB 85657346111</item>
      <item>, OIB 85821130368</item>
      <item>, OIB 07397915111</item>
      <item>, OIB 67430280660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2022.</izvorni_sadrzaj>
    <derivirana_varijabla naziv="DomainObject.Predmet.DatumPocetkaProcesa_1">4.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81088-F7CC-472F-BB61-E0B68D77508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355</properties:Words>
  <properties:Characters>1905</properties:Characters>
  <properties:Lines>92</properties:Lines>
  <properties:Paragraphs>37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2022-01-17T07:46:00Z</dcterms:created>
  <dc:creator>Mirjana Mlinarić</dc:creator>
  <cp:lastModifiedBy>Nevenka Vuković</cp:lastModifiedBy>
  <cp:lastPrinted>2022-02-14T08:04:00Z</cp:lastPrinted>
  <dcterms:modified xmlns:xsi="http://www.w3.org/2001/XMLSchema-instance" xsi:type="dcterms:W3CDTF">2022-02-14T08:08:00Z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St-3/2022-10 / Zapisnik - Ročište radi rasprave o uvjetima za otvaranje steč. post. (St-3-22-10 Zapisnik od 14.2.22 -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